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0D165" w14:textId="77777777" w:rsidR="00B22CD7" w:rsidRDefault="00B22CD7" w:rsidP="00B22C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RAYSON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642DDA05" w14:textId="77777777" w:rsidR="00B22CD7" w:rsidRDefault="00B22CD7" w:rsidP="00B22C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11D2D9" w14:textId="77777777" w:rsidR="00B22CD7" w:rsidRDefault="00B22CD7" w:rsidP="00B22C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D2B14A" w14:textId="77777777" w:rsidR="00B22CD7" w:rsidRDefault="00B22CD7" w:rsidP="00B22C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Stephen </w:t>
      </w:r>
      <w:proofErr w:type="spellStart"/>
      <w:r>
        <w:rPr>
          <w:rFonts w:ascii="Times New Roman" w:hAnsi="Times New Roman" w:cs="Times New Roman"/>
          <w:sz w:val="24"/>
          <w:szCs w:val="24"/>
        </w:rPr>
        <w:t>Rayson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his wife, Alice(q.v.).</w:t>
      </w:r>
    </w:p>
    <w:p w14:paraId="59E83148" w14:textId="77777777" w:rsidR="00B22CD7" w:rsidRDefault="00B22CD7" w:rsidP="00B22C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p.107)</w:t>
      </w:r>
    </w:p>
    <w:p w14:paraId="3BB78959" w14:textId="77777777" w:rsidR="00B22CD7" w:rsidRDefault="00B22CD7" w:rsidP="00B22C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1CEE48" w14:textId="77777777" w:rsidR="00B22CD7" w:rsidRDefault="00B22CD7" w:rsidP="00B22C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EDF68D" w14:textId="77777777" w:rsidR="00B22CD7" w:rsidRDefault="00B22CD7" w:rsidP="00B22C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Feb.1428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a bequest in the Will of John </w:t>
      </w:r>
      <w:proofErr w:type="gramStart"/>
      <w:r>
        <w:rPr>
          <w:rFonts w:ascii="Times New Roman" w:hAnsi="Times New Roman" w:cs="Times New Roman"/>
          <w:sz w:val="24"/>
          <w:szCs w:val="24"/>
        </w:rPr>
        <w:t>White 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Abbots Walden,</w:t>
      </w:r>
    </w:p>
    <w:p w14:paraId="17187A7C" w14:textId="77777777" w:rsidR="00B22CD7" w:rsidRDefault="00B22CD7" w:rsidP="00B22C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Hertfordshire(q.v.).   (ibid.)</w:t>
      </w:r>
    </w:p>
    <w:p w14:paraId="211F92E2" w14:textId="77777777" w:rsidR="00B22CD7" w:rsidRDefault="00B22CD7" w:rsidP="00B22C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52A58B" w14:textId="77777777" w:rsidR="00B22CD7" w:rsidRDefault="00B22CD7" w:rsidP="00B22C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A59D3D" w14:textId="77777777" w:rsidR="00B22CD7" w:rsidRDefault="00B22CD7" w:rsidP="00B22C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April 2021</w:t>
      </w:r>
    </w:p>
    <w:p w14:paraId="16194B5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CC9C74" w14:textId="77777777" w:rsidR="00B22CD7" w:rsidRDefault="00B22CD7" w:rsidP="009139A6">
      <w:r>
        <w:separator/>
      </w:r>
    </w:p>
  </w:endnote>
  <w:endnote w:type="continuationSeparator" w:id="0">
    <w:p w14:paraId="78B6AEDC" w14:textId="77777777" w:rsidR="00B22CD7" w:rsidRDefault="00B22C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31C3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E7F4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15C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6CB2C1" w14:textId="77777777" w:rsidR="00B22CD7" w:rsidRDefault="00B22CD7" w:rsidP="009139A6">
      <w:r>
        <w:separator/>
      </w:r>
    </w:p>
  </w:footnote>
  <w:footnote w:type="continuationSeparator" w:id="0">
    <w:p w14:paraId="4DF86BCC" w14:textId="77777777" w:rsidR="00B22CD7" w:rsidRDefault="00B22C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77C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C17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B85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CD7"/>
    <w:rsid w:val="000666E0"/>
    <w:rsid w:val="002510B7"/>
    <w:rsid w:val="005C130B"/>
    <w:rsid w:val="00826F5C"/>
    <w:rsid w:val="009139A6"/>
    <w:rsid w:val="009448BB"/>
    <w:rsid w:val="00A3176C"/>
    <w:rsid w:val="00AE65F8"/>
    <w:rsid w:val="00B22CD7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CEEC1"/>
  <w15:chartTrackingRefBased/>
  <w15:docId w15:val="{DADCF04A-C956-4AAC-9CA5-36669BA39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2021-04-16T19:35:00Z</dcterms:created>
  <dcterms:modified xsi:type="dcterms:W3CDTF">2021-04-16T19:36:00Z</dcterms:modified>
</cp:coreProperties>
</file>